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9BF70" w14:textId="49E2CBC5" w:rsidR="003A6035" w:rsidRDefault="003A6035" w:rsidP="003A6035">
      <w:pPr>
        <w:pStyle w:val="1"/>
        <w:jc w:val="center"/>
        <w:rPr>
          <w:rFonts w:ascii="宋体" w:hAnsi="宋体" w:cs="宋体"/>
          <w:sz w:val="56"/>
          <w:szCs w:val="56"/>
        </w:rPr>
      </w:pPr>
      <w:bookmarkStart w:id="0" w:name="_Toc17946"/>
      <w:bookmarkStart w:id="1" w:name="_Toc25918"/>
      <w:r>
        <w:rPr>
          <w:rFonts w:ascii="宋体" w:hAnsi="宋体" w:cs="宋体" w:hint="eastAsia"/>
          <w:sz w:val="56"/>
          <w:szCs w:val="56"/>
        </w:rPr>
        <w:t>“</w:t>
      </w:r>
      <w:r>
        <w:rPr>
          <w:rFonts w:ascii="宋体" w:hAnsi="宋体" w:cs="宋体" w:hint="eastAsia"/>
          <w:sz w:val="56"/>
          <w:szCs w:val="56"/>
        </w:rPr>
        <w:t>综测成绩</w:t>
      </w:r>
      <w:r>
        <w:rPr>
          <w:rFonts w:ascii="宋体" w:hAnsi="宋体" w:cs="宋体" w:hint="eastAsia"/>
          <w:sz w:val="56"/>
          <w:szCs w:val="56"/>
        </w:rPr>
        <w:t>截图证明”</w:t>
      </w:r>
    </w:p>
    <w:p w14:paraId="1CB00F92" w14:textId="77777777" w:rsidR="003A6035" w:rsidRPr="003A6035" w:rsidRDefault="003A6035" w:rsidP="003A6035">
      <w:pPr>
        <w:rPr>
          <w:rFonts w:hint="eastAsia"/>
        </w:rPr>
      </w:pPr>
    </w:p>
    <w:p w14:paraId="269E7866" w14:textId="4FB14E2E" w:rsidR="003B2837" w:rsidRDefault="00F77B2A" w:rsidP="003A6035">
      <w:pPr>
        <w:pStyle w:val="1"/>
        <w:jc w:val="center"/>
        <w:rPr>
          <w:rFonts w:ascii="宋体" w:hAnsi="宋体" w:cs="宋体"/>
          <w:sz w:val="56"/>
          <w:szCs w:val="56"/>
        </w:rPr>
      </w:pPr>
      <w:r>
        <w:rPr>
          <w:rFonts w:ascii="宋体" w:hAnsi="宋体" w:cs="宋体" w:hint="eastAsia"/>
          <w:sz w:val="56"/>
          <w:szCs w:val="56"/>
        </w:rPr>
        <w:t>“奖状截图证明”</w:t>
      </w:r>
    </w:p>
    <w:p w14:paraId="60110B7B" w14:textId="77777777" w:rsidR="003A6035" w:rsidRPr="003A6035" w:rsidRDefault="003A6035" w:rsidP="003A6035">
      <w:pPr>
        <w:rPr>
          <w:rFonts w:hint="eastAsia"/>
        </w:rPr>
      </w:pPr>
    </w:p>
    <w:p w14:paraId="287D9821" w14:textId="77777777" w:rsidR="003B2837" w:rsidRDefault="00F77B2A">
      <w:pPr>
        <w:pStyle w:val="1"/>
        <w:jc w:val="center"/>
        <w:rPr>
          <w:rFonts w:ascii="宋体" w:hAnsi="宋体" w:cs="宋体"/>
          <w:sz w:val="56"/>
          <w:szCs w:val="56"/>
        </w:rPr>
      </w:pPr>
      <w:r>
        <w:rPr>
          <w:rFonts w:ascii="宋体" w:hAnsi="宋体" w:cs="宋体" w:hint="eastAsia"/>
          <w:sz w:val="56"/>
          <w:szCs w:val="56"/>
        </w:rPr>
        <w:t>“年度工时截图证明”</w:t>
      </w:r>
    </w:p>
    <w:p w14:paraId="7541F0DE" w14:textId="77777777" w:rsidR="003B2837" w:rsidRDefault="003B2837"/>
    <w:bookmarkEnd w:id="0"/>
    <w:bookmarkEnd w:id="1"/>
    <w:p w14:paraId="7DC26E67" w14:textId="77777777" w:rsidR="003B2837" w:rsidRDefault="00F77B2A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打开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手机版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“志愿汇APP”，点击“我的”截图</w:t>
      </w:r>
    </w:p>
    <w:p w14:paraId="27126C11" w14:textId="77777777" w:rsidR="003B2837" w:rsidRDefault="00F77B2A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noProof/>
          <w:sz w:val="32"/>
          <w:szCs w:val="32"/>
        </w:rPr>
        <w:lastRenderedPageBreak/>
        <w:drawing>
          <wp:inline distT="0" distB="0" distL="114300" distR="114300" wp14:anchorId="1029F4F7" wp14:editId="34A76BFE">
            <wp:extent cx="3736340" cy="7310120"/>
            <wp:effectExtent l="0" t="0" r="10160" b="5080"/>
            <wp:docPr id="2" name="图片 2" descr="QQ图片20210428211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210428211604"/>
                    <pic:cNvPicPr>
                      <a:picLocks noChangeAspect="1"/>
                    </pic:cNvPicPr>
                  </pic:nvPicPr>
                  <pic:blipFill>
                    <a:blip r:embed="rId6"/>
                    <a:srcRect t="4223"/>
                    <a:stretch>
                      <a:fillRect/>
                    </a:stretch>
                  </pic:blipFill>
                  <pic:spPr>
                    <a:xfrm>
                      <a:off x="0" y="0"/>
                      <a:ext cx="3736340" cy="73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88B64" w14:textId="77777777" w:rsidR="003B2837" w:rsidRDefault="003B2837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14:paraId="38E3CB09" w14:textId="2840E3F4" w:rsidR="003B2837" w:rsidRDefault="003B2837">
      <w:pPr>
        <w:jc w:val="center"/>
        <w:rPr>
          <w:rFonts w:ascii="宋体" w:eastAsia="宋体" w:hAnsi="宋体" w:cs="宋体"/>
          <w:sz w:val="28"/>
          <w:szCs w:val="28"/>
        </w:rPr>
      </w:pPr>
    </w:p>
    <w:sectPr w:rsidR="003B2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仿宋_GB2312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4C162"/>
    <w:multiLevelType w:val="singleLevel"/>
    <w:tmpl w:val="5AD4C16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3A6035"/>
    <w:rsid w:val="003B2837"/>
    <w:rsid w:val="00716087"/>
    <w:rsid w:val="00A2319E"/>
    <w:rsid w:val="00F77B2A"/>
    <w:rsid w:val="023A6E60"/>
    <w:rsid w:val="025235E3"/>
    <w:rsid w:val="070E4A82"/>
    <w:rsid w:val="0DE7233E"/>
    <w:rsid w:val="0F636B21"/>
    <w:rsid w:val="130157E5"/>
    <w:rsid w:val="151E6FAA"/>
    <w:rsid w:val="16D002CA"/>
    <w:rsid w:val="179565D5"/>
    <w:rsid w:val="17B6179C"/>
    <w:rsid w:val="1DB130BC"/>
    <w:rsid w:val="22B3436E"/>
    <w:rsid w:val="29AF1F4D"/>
    <w:rsid w:val="2F430FFE"/>
    <w:rsid w:val="3020056C"/>
    <w:rsid w:val="30C43B8A"/>
    <w:rsid w:val="35FE0458"/>
    <w:rsid w:val="3E2259A4"/>
    <w:rsid w:val="4072073B"/>
    <w:rsid w:val="41A537A0"/>
    <w:rsid w:val="41C8296A"/>
    <w:rsid w:val="4681219A"/>
    <w:rsid w:val="4B527784"/>
    <w:rsid w:val="55E7601A"/>
    <w:rsid w:val="5DCF20BC"/>
    <w:rsid w:val="61AD3273"/>
    <w:rsid w:val="633A23C4"/>
    <w:rsid w:val="65CF279D"/>
    <w:rsid w:val="66954D57"/>
    <w:rsid w:val="69B85AF1"/>
    <w:rsid w:val="6A445DE9"/>
    <w:rsid w:val="6A75505D"/>
    <w:rsid w:val="6D665F00"/>
    <w:rsid w:val="71E70BA0"/>
    <w:rsid w:val="7679376D"/>
    <w:rsid w:val="7B216987"/>
    <w:rsid w:val="7E0864A7"/>
    <w:rsid w:val="7E9D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848AA0"/>
  <w15:docId w15:val="{98C3D29A-1FEC-4A81-8F2E-E498EC2E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Theme="minorHAnsi" w:eastAsia="仿宋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32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rFonts w:ascii="等线" w:eastAsia="等线" w:hAnsi="等线" w:cs="Times New Roman"/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7">
    <w:name w:val="Normal (Web)"/>
    <w:basedOn w:val="a"/>
    <w:qFormat/>
    <w:pPr>
      <w:widowControl/>
      <w:spacing w:before="100" w:beforeAutospacing="1" w:after="100" w:afterAutospacing="1"/>
    </w:pPr>
    <w:rPr>
      <w:rFonts w:ascii="宋体" w:eastAsia="宋体" w:hAnsi="宋体" w:cs="宋体" w:hint="eastAsia"/>
      <w:kern w:val="0"/>
      <w:sz w:val="24"/>
    </w:rPr>
  </w:style>
  <w:style w:type="character" w:styleId="a8">
    <w:name w:val="FollowedHyperlink"/>
    <w:basedOn w:val="a0"/>
    <w:qFormat/>
    <w:rPr>
      <w:color w:val="000000"/>
      <w:u w:val="none"/>
    </w:rPr>
  </w:style>
  <w:style w:type="character" w:styleId="a9">
    <w:name w:val="Emphasis"/>
    <w:basedOn w:val="a0"/>
    <w:qFormat/>
  </w:style>
  <w:style w:type="character" w:styleId="aa">
    <w:name w:val="Hyperlink"/>
    <w:basedOn w:val="a0"/>
    <w:qFormat/>
    <w:rPr>
      <w:rFonts w:asciiTheme="minorHAnsi" w:eastAsiaTheme="minorEastAsia" w:hAnsiTheme="minorHAnsi" w:cstheme="minorBidi"/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  <w:lang w:val="en-US" w:eastAsia="zh-CN" w:bidi="ar-SA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  <w:lang w:val="en-US" w:eastAsia="zh-CN" w:bidi="ar-SA"/>
    </w:rPr>
  </w:style>
  <w:style w:type="paragraph" w:customStyle="1" w:styleId="10">
    <w:name w:val="&quot;自设标题1&quot;"/>
    <w:basedOn w:val="1"/>
    <w:qFormat/>
    <w:pPr>
      <w:spacing w:line="578" w:lineRule="auto"/>
      <w:ind w:firstLineChars="200" w:firstLine="200"/>
      <w:jc w:val="center"/>
    </w:pPr>
    <w:rPr>
      <w:rFonts w:ascii="方正小标宋简体" w:eastAsia="方正小标宋简体" w:hAnsi="仿宋" w:cs="Times New Roman" w:hint="eastAsia"/>
      <w:sz w:val="28"/>
      <w:szCs w:val="28"/>
    </w:rPr>
  </w:style>
  <w:style w:type="paragraph" w:customStyle="1" w:styleId="20">
    <w:name w:val="&quot;自设标题2&quot;"/>
    <w:basedOn w:val="2"/>
    <w:qFormat/>
    <w:pPr>
      <w:spacing w:before="260" w:after="260" w:line="415" w:lineRule="auto"/>
      <w:ind w:firstLineChars="200" w:firstLine="200"/>
      <w:jc w:val="both"/>
    </w:pPr>
    <w:rPr>
      <w:rFonts w:ascii="Cambria" w:eastAsia="方正小标宋简体" w:hAnsi="Cambria" w:cs="Times New Roman" w:hint="eastAsia"/>
      <w:sz w:val="28"/>
      <w:szCs w:val="32"/>
    </w:rPr>
  </w:style>
  <w:style w:type="character" w:customStyle="1" w:styleId="current">
    <w:name w:val="current"/>
    <w:basedOn w:val="a0"/>
    <w:qFormat/>
    <w:rPr>
      <w:color w:val="FFFFFF"/>
      <w:bdr w:val="single" w:sz="6" w:space="0" w:color="5EC16B"/>
      <w:shd w:val="clear" w:color="auto" w:fill="5EC16B"/>
    </w:rPr>
  </w:style>
  <w:style w:type="character" w:customStyle="1" w:styleId="disabled">
    <w:name w:val="disabled"/>
    <w:basedOn w:val="a0"/>
    <w:qFormat/>
    <w:rPr>
      <w:color w:val="BFBFBF"/>
      <w:bdr w:val="single" w:sz="6" w:space="0" w:color="BFBFBF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4535;&#24895;&#20013;&#22269;\&#25805;&#20316;&#25163;&#20876;\&#32439;&#32321;&#22810;&#24425;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纷繁多彩.wpt</Template>
  <TotalTime>8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沙拉爽</dc:creator>
  <cp:lastModifiedBy>qf 陳</cp:lastModifiedBy>
  <cp:revision>6</cp:revision>
  <dcterms:created xsi:type="dcterms:W3CDTF">2017-10-02T14:36:00Z</dcterms:created>
  <dcterms:modified xsi:type="dcterms:W3CDTF">2021-12-02T04:28:00Z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5E9750FC22544AA581543E0F8475F42B</vt:lpwstr>
  </property>
</Properties>
</file>